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D644C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RYLEY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112D7F2B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Bowthorpe.</w:t>
      </w:r>
    </w:p>
    <w:p w14:paraId="19745A02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1FADB9D9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66BF795F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5AA00C8C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90E4B4C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446B86CA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6C1EC79A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Administrator:   John </w:t>
      </w:r>
      <w:proofErr w:type="spellStart"/>
      <w:r>
        <w:rPr>
          <w:rFonts w:cs="Times New Roman"/>
          <w:szCs w:val="24"/>
        </w:rPr>
        <w:t>Wyllyams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Costessey</w:t>
      </w:r>
      <w:proofErr w:type="spellEnd"/>
      <w:r>
        <w:rPr>
          <w:rFonts w:cs="Times New Roman"/>
          <w:szCs w:val="24"/>
        </w:rPr>
        <w:t>, Norfolk(q.v.).   (ibid.)</w:t>
      </w:r>
    </w:p>
    <w:p w14:paraId="73DC3F13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636CBDE7" w14:textId="77777777" w:rsidR="001F4002" w:rsidRDefault="001F4002" w:rsidP="001F4002">
      <w:pPr>
        <w:pStyle w:val="NoSpacing"/>
        <w:rPr>
          <w:rFonts w:cs="Times New Roman"/>
          <w:szCs w:val="24"/>
        </w:rPr>
      </w:pPr>
    </w:p>
    <w:p w14:paraId="5DBE2673" w14:textId="77777777" w:rsidR="001F4002" w:rsidRDefault="001F4002" w:rsidP="001F40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41B7EC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683C0" w14:textId="77777777" w:rsidR="001F4002" w:rsidRDefault="001F4002" w:rsidP="009139A6">
      <w:r>
        <w:separator/>
      </w:r>
    </w:p>
  </w:endnote>
  <w:endnote w:type="continuationSeparator" w:id="0">
    <w:p w14:paraId="22F932AC" w14:textId="77777777" w:rsidR="001F4002" w:rsidRDefault="001F40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656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A9E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358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44177" w14:textId="77777777" w:rsidR="001F4002" w:rsidRDefault="001F4002" w:rsidP="009139A6">
      <w:r>
        <w:separator/>
      </w:r>
    </w:p>
  </w:footnote>
  <w:footnote w:type="continuationSeparator" w:id="0">
    <w:p w14:paraId="2BD0F488" w14:textId="77777777" w:rsidR="001F4002" w:rsidRDefault="001F40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38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763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860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02"/>
    <w:rsid w:val="000666E0"/>
    <w:rsid w:val="001F4002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C1BF8"/>
  <w15:chartTrackingRefBased/>
  <w15:docId w15:val="{EC9530A0-0168-41AD-B68C-099210F92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40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2024-07-11T10:10:00Z</dcterms:created>
  <dcterms:modified xsi:type="dcterms:W3CDTF">2024-07-11T10:11:00Z</dcterms:modified>
</cp:coreProperties>
</file>